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F50" w:rsidRPr="007D1264" w:rsidRDefault="008C7F50" w:rsidP="00A86C17">
      <w:pPr>
        <w:shd w:val="clear" w:color="auto" w:fill="F9F9F9"/>
        <w:spacing w:before="120" w:after="100" w:afterAutospacing="1"/>
        <w:rPr>
          <w:rFonts w:ascii="Times New Roman" w:hAnsi="Times New Roman"/>
          <w:b/>
          <w:sz w:val="28"/>
          <w:szCs w:val="28"/>
        </w:rPr>
      </w:pPr>
      <w:r w:rsidRPr="007D1264">
        <w:rPr>
          <w:rFonts w:ascii="Times New Roman" w:hAnsi="Times New Roman"/>
          <w:b/>
          <w:szCs w:val="28"/>
        </w:rPr>
        <w:t xml:space="preserve">CƠ QUAN, TỔ CHỨC, ĐƠN VỊ:                                  </w:t>
      </w:r>
      <w:r w:rsidRPr="007D1264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8C7F50" w:rsidRPr="001265B3" w:rsidRDefault="008C7F50" w:rsidP="007C5B1A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1265B3">
        <w:rPr>
          <w:rFonts w:ascii="Times New Roman" w:hAnsi="Times New Roman"/>
          <w:b/>
          <w:sz w:val="30"/>
          <w:szCs w:val="30"/>
        </w:rPr>
        <w:t>PHỤ LỤC 01</w:t>
      </w:r>
    </w:p>
    <w:p w:rsidR="008C7F50" w:rsidRDefault="008C7F50" w:rsidP="007C5B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D1264">
        <w:rPr>
          <w:rFonts w:ascii="Times New Roman" w:hAnsi="Times New Roman"/>
          <w:b/>
          <w:sz w:val="28"/>
          <w:szCs w:val="28"/>
        </w:rPr>
        <w:t>CÔNG TÁC LÃNH ĐẠO, CHỈ ĐẠO VÀ TỔ CHỨC QUÁN TRIỆT, TRIỂN KHAI THỰC HIỆN CHỈ THỊ 33-CT/TW</w:t>
      </w:r>
    </w:p>
    <w:p w:rsidR="008C7F50" w:rsidRDefault="008C7F50" w:rsidP="007C5B1A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7D1264">
        <w:rPr>
          <w:rFonts w:ascii="Times New Roman" w:hAnsi="Times New Roman"/>
          <w:i/>
          <w:sz w:val="24"/>
          <w:szCs w:val="24"/>
        </w:rPr>
        <w:t>(Kèm Kế hoạch 73-KH/TU, ngày 11/6/2019 của Tỉnh ủy Điện Biên)</w:t>
      </w:r>
    </w:p>
    <w:p w:rsidR="008C7F50" w:rsidRDefault="008C7F50" w:rsidP="007C5B1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1264">
        <w:rPr>
          <w:rFonts w:ascii="Times New Roman" w:hAnsi="Times New Roman"/>
          <w:sz w:val="28"/>
          <w:szCs w:val="28"/>
        </w:rPr>
        <w:t>-----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34"/>
        <w:gridCol w:w="2243"/>
        <w:gridCol w:w="2503"/>
        <w:gridCol w:w="1790"/>
        <w:gridCol w:w="2886"/>
        <w:gridCol w:w="3260"/>
        <w:gridCol w:w="1560"/>
      </w:tblGrid>
      <w:tr w:rsidR="008C7F50" w:rsidRPr="005C66E2" w:rsidTr="007D1264">
        <w:trPr>
          <w:trHeight w:val="465"/>
        </w:trPr>
        <w:tc>
          <w:tcPr>
            <w:tcW w:w="1034" w:type="dxa"/>
            <w:vMerge w:val="restart"/>
            <w:vAlign w:val="center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6E2">
              <w:rPr>
                <w:rFonts w:ascii="Times New Roman" w:hAnsi="Times New Roman"/>
                <w:b/>
                <w:sz w:val="24"/>
                <w:szCs w:val="24"/>
              </w:rPr>
              <w:t>Năm</w:t>
            </w:r>
          </w:p>
        </w:tc>
        <w:tc>
          <w:tcPr>
            <w:tcW w:w="6536" w:type="dxa"/>
            <w:gridSpan w:val="3"/>
            <w:vAlign w:val="center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6E2">
              <w:rPr>
                <w:rFonts w:ascii="Times New Roman" w:hAnsi="Times New Roman"/>
                <w:b/>
                <w:sz w:val="24"/>
                <w:szCs w:val="24"/>
              </w:rPr>
              <w:t>Tổ chức quán triệt</w:t>
            </w:r>
            <w:r w:rsidRPr="005C66E2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5C66E2">
              <w:rPr>
                <w:b/>
                <w:sz w:val="28"/>
                <w:szCs w:val="28"/>
              </w:rPr>
              <w:t xml:space="preserve"> </w:t>
            </w:r>
            <w:r w:rsidRPr="005C66E2">
              <w:rPr>
                <w:rFonts w:ascii="Times New Roman" w:hAnsi="Times New Roman"/>
                <w:b/>
                <w:sz w:val="24"/>
                <w:szCs w:val="24"/>
              </w:rPr>
              <w:t>triển khai thực hiện Chỉ thị</w:t>
            </w:r>
          </w:p>
        </w:tc>
        <w:tc>
          <w:tcPr>
            <w:tcW w:w="6146" w:type="dxa"/>
            <w:gridSpan w:val="2"/>
            <w:vAlign w:val="center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6E2">
              <w:rPr>
                <w:rFonts w:ascii="Times New Roman" w:hAnsi="Times New Roman"/>
                <w:b/>
                <w:sz w:val="24"/>
                <w:szCs w:val="24"/>
              </w:rPr>
              <w:t>Ban hành văn bản lãnh đạo, chỉ đạo</w:t>
            </w:r>
          </w:p>
        </w:tc>
        <w:tc>
          <w:tcPr>
            <w:tcW w:w="1560" w:type="dxa"/>
            <w:vMerge w:val="restart"/>
            <w:vAlign w:val="center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6E2">
              <w:rPr>
                <w:rFonts w:ascii="Times New Roman" w:hAnsi="Times New Roman"/>
                <w:b/>
                <w:sz w:val="24"/>
                <w:szCs w:val="24"/>
              </w:rPr>
              <w:t>Ghi chú</w:t>
            </w:r>
          </w:p>
        </w:tc>
      </w:tr>
      <w:tr w:rsidR="008C7F50" w:rsidRPr="005C66E2" w:rsidTr="007D1264">
        <w:tc>
          <w:tcPr>
            <w:tcW w:w="1034" w:type="dxa"/>
            <w:vMerge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3" w:type="dxa"/>
            <w:vAlign w:val="center"/>
          </w:tcPr>
          <w:p w:rsidR="008C7F50" w:rsidRPr="007C5B1A" w:rsidRDefault="008C7F50" w:rsidP="005C66E2">
            <w:pPr>
              <w:pStyle w:val="NormalWeb"/>
              <w:spacing w:before="0" w:beforeAutospacing="0" w:after="0" w:afterAutospacing="0"/>
              <w:jc w:val="both"/>
            </w:pPr>
            <w:r w:rsidRPr="007C5B1A">
              <w:t>Số lượng các cuộc hội nghị, các lớp tập huấn… được tổ chức</w:t>
            </w:r>
          </w:p>
        </w:tc>
        <w:tc>
          <w:tcPr>
            <w:tcW w:w="2503" w:type="dxa"/>
            <w:vAlign w:val="center"/>
          </w:tcPr>
          <w:p w:rsidR="008C7F50" w:rsidRPr="005C66E2" w:rsidRDefault="008C7F50" w:rsidP="005C66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6E2">
              <w:rPr>
                <w:rFonts w:ascii="Times New Roman" w:hAnsi="Times New Roman"/>
                <w:sz w:val="24"/>
                <w:szCs w:val="24"/>
              </w:rPr>
              <w:t>Số lượng cán bộ, đảng viên tham gia</w:t>
            </w:r>
          </w:p>
        </w:tc>
        <w:tc>
          <w:tcPr>
            <w:tcW w:w="1790" w:type="dxa"/>
            <w:vAlign w:val="center"/>
          </w:tcPr>
          <w:p w:rsidR="008C7F50" w:rsidRPr="005C66E2" w:rsidRDefault="008C7F50" w:rsidP="005C66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6E2">
              <w:rPr>
                <w:rFonts w:ascii="Times New Roman" w:hAnsi="Times New Roman"/>
                <w:sz w:val="24"/>
                <w:szCs w:val="24"/>
              </w:rPr>
              <w:t>Số lượng tài liệu, ấn phẩm được phát hành</w:t>
            </w:r>
          </w:p>
        </w:tc>
        <w:tc>
          <w:tcPr>
            <w:tcW w:w="2886" w:type="dxa"/>
            <w:vAlign w:val="center"/>
          </w:tcPr>
          <w:p w:rsidR="008C7F50" w:rsidRPr="005C66E2" w:rsidRDefault="008C7F50" w:rsidP="005C66E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66E2">
              <w:rPr>
                <w:rFonts w:ascii="Times New Roman" w:hAnsi="Times New Roman"/>
                <w:sz w:val="24"/>
                <w:szCs w:val="24"/>
              </w:rPr>
              <w:t>Số lượng văn bản do ban cán sự đảng, đảng đoàn; văn bản do huyện, thị, thành uỷ và các văn bản do cấp uỷ cấp dưới trực tiếp ban hành để lãnh đạo, chỉ đạo thực hiện</w:t>
            </w:r>
          </w:p>
        </w:tc>
        <w:tc>
          <w:tcPr>
            <w:tcW w:w="3260" w:type="dxa"/>
            <w:vAlign w:val="center"/>
          </w:tcPr>
          <w:p w:rsidR="008C7F50" w:rsidRPr="007C5B1A" w:rsidRDefault="008C7F50" w:rsidP="005C66E2">
            <w:pPr>
              <w:pStyle w:val="NormalWeb"/>
              <w:spacing w:before="0" w:beforeAutospacing="0" w:after="0" w:afterAutospacing="0"/>
              <w:jc w:val="both"/>
            </w:pPr>
            <w:r w:rsidRPr="007C5B1A">
              <w:t xml:space="preserve">Số lượng văn bản do bộ, ngành ban hành  theo thẩm quyền hoặc tham mưu cho cơ quan có thẩm quyền ban hành; văn bản </w:t>
            </w:r>
            <w:bookmarkStart w:id="0" w:name="_GoBack"/>
            <w:bookmarkEnd w:id="0"/>
            <w:r w:rsidRPr="007C5B1A">
              <w:t>do chính quyền địa phương và các cơ quan chuyên môn trực thuộc ban hành để chỉ đạo, tổ chức thực hiện</w:t>
            </w:r>
          </w:p>
        </w:tc>
        <w:tc>
          <w:tcPr>
            <w:tcW w:w="1560" w:type="dxa"/>
            <w:vMerge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F50" w:rsidRPr="005C66E2" w:rsidTr="005C66E2">
        <w:tc>
          <w:tcPr>
            <w:tcW w:w="1034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6E2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24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F50" w:rsidRPr="005C66E2" w:rsidTr="005C66E2">
        <w:tc>
          <w:tcPr>
            <w:tcW w:w="1034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6E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24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F50" w:rsidRPr="005C66E2" w:rsidTr="005C66E2">
        <w:tc>
          <w:tcPr>
            <w:tcW w:w="1034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6E2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24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F50" w:rsidRPr="005C66E2" w:rsidTr="005C66E2">
        <w:tc>
          <w:tcPr>
            <w:tcW w:w="1034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6E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24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F50" w:rsidRPr="005C66E2" w:rsidTr="005C66E2">
        <w:tc>
          <w:tcPr>
            <w:tcW w:w="1034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66E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24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F50" w:rsidRPr="005C66E2" w:rsidTr="005C66E2">
        <w:tc>
          <w:tcPr>
            <w:tcW w:w="1034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66E2">
              <w:rPr>
                <w:rFonts w:ascii="Times New Roman" w:hAnsi="Times New Roman"/>
                <w:b/>
                <w:sz w:val="24"/>
                <w:szCs w:val="24"/>
              </w:rPr>
              <w:t>Tổng số</w:t>
            </w:r>
          </w:p>
        </w:tc>
        <w:tc>
          <w:tcPr>
            <w:tcW w:w="224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03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86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8C7F50" w:rsidRPr="005C66E2" w:rsidRDefault="008C7F50" w:rsidP="005C66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C7F50" w:rsidRPr="009910D1" w:rsidRDefault="008C7F50" w:rsidP="009910D1">
      <w:pPr>
        <w:jc w:val="center"/>
        <w:rPr>
          <w:rFonts w:ascii="Times New Roman" w:hAnsi="Times New Roman"/>
          <w:sz w:val="24"/>
          <w:szCs w:val="24"/>
        </w:rPr>
      </w:pPr>
    </w:p>
    <w:sectPr w:rsidR="008C7F50" w:rsidRPr="009910D1" w:rsidSect="00F62AF4">
      <w:pgSz w:w="16838" w:h="11906" w:orient="landscape" w:code="9"/>
      <w:pgMar w:top="1134" w:right="851" w:bottom="851" w:left="851" w:header="709" w:footer="709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10D1"/>
    <w:rsid w:val="000A6B43"/>
    <w:rsid w:val="000B4A16"/>
    <w:rsid w:val="000B599B"/>
    <w:rsid w:val="000B7EB4"/>
    <w:rsid w:val="000F6B84"/>
    <w:rsid w:val="001265B3"/>
    <w:rsid w:val="001913F4"/>
    <w:rsid w:val="00195441"/>
    <w:rsid w:val="002C0AC5"/>
    <w:rsid w:val="002C4966"/>
    <w:rsid w:val="003312D4"/>
    <w:rsid w:val="0036411E"/>
    <w:rsid w:val="003840DD"/>
    <w:rsid w:val="00391C68"/>
    <w:rsid w:val="003A3B72"/>
    <w:rsid w:val="004B10D4"/>
    <w:rsid w:val="004D568C"/>
    <w:rsid w:val="00587C92"/>
    <w:rsid w:val="005C66E2"/>
    <w:rsid w:val="0062394A"/>
    <w:rsid w:val="00662327"/>
    <w:rsid w:val="006D0F5F"/>
    <w:rsid w:val="006D52F2"/>
    <w:rsid w:val="00741508"/>
    <w:rsid w:val="007C5B1A"/>
    <w:rsid w:val="007D1264"/>
    <w:rsid w:val="00876D47"/>
    <w:rsid w:val="008804AD"/>
    <w:rsid w:val="00891723"/>
    <w:rsid w:val="008C7F50"/>
    <w:rsid w:val="00900905"/>
    <w:rsid w:val="00926C29"/>
    <w:rsid w:val="009322AE"/>
    <w:rsid w:val="00933D00"/>
    <w:rsid w:val="009910D1"/>
    <w:rsid w:val="009962CA"/>
    <w:rsid w:val="009C32E8"/>
    <w:rsid w:val="009E128C"/>
    <w:rsid w:val="00A11CE5"/>
    <w:rsid w:val="00A43071"/>
    <w:rsid w:val="00A66BD5"/>
    <w:rsid w:val="00A86C17"/>
    <w:rsid w:val="00AC19A7"/>
    <w:rsid w:val="00AE70AC"/>
    <w:rsid w:val="00AE759F"/>
    <w:rsid w:val="00AF2307"/>
    <w:rsid w:val="00AF3084"/>
    <w:rsid w:val="00AF5590"/>
    <w:rsid w:val="00C6293F"/>
    <w:rsid w:val="00C96F2A"/>
    <w:rsid w:val="00CC32F7"/>
    <w:rsid w:val="00CD4161"/>
    <w:rsid w:val="00CF2B1C"/>
    <w:rsid w:val="00D264CF"/>
    <w:rsid w:val="00E54CE8"/>
    <w:rsid w:val="00ED6756"/>
    <w:rsid w:val="00EE4215"/>
    <w:rsid w:val="00F6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44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val="vi-VN" w:eastAsia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CAE"/>
    <w:rPr>
      <w:rFonts w:ascii="Times New Roman" w:hAnsi="Times New Roman"/>
      <w:sz w:val="0"/>
      <w:szCs w:val="0"/>
      <w:lang w:val="en-US" w:eastAsia="en-US"/>
    </w:rPr>
  </w:style>
  <w:style w:type="table" w:styleId="TableGrid">
    <w:name w:val="Table Grid"/>
    <w:basedOn w:val="TableNormal"/>
    <w:uiPriority w:val="99"/>
    <w:rsid w:val="009910D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0B59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142</Words>
  <Characters>816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CƠ QUAN, TỔ CHỨC, ĐƠN VỊ:                                                                        </dc:title>
  <dc:subject/>
  <dc:creator>Admin</dc:creator>
  <cp:keywords/>
  <dc:description/>
  <cp:lastModifiedBy>My PC</cp:lastModifiedBy>
  <cp:revision>4</cp:revision>
  <cp:lastPrinted>2019-06-19T06:41:00Z</cp:lastPrinted>
  <dcterms:created xsi:type="dcterms:W3CDTF">2019-06-19T06:39:00Z</dcterms:created>
  <dcterms:modified xsi:type="dcterms:W3CDTF">2019-06-19T06:41:00Z</dcterms:modified>
</cp:coreProperties>
</file>